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Графический диктант</w:t>
      </w: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AC56F7" w:rsidRPr="000118F5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активный щелочной металл.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легко куется.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входит в состав сплава бронзы.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2 электрона.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взаимодействует с разбавленными кислотами.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галогениды со степенью окисления +2.</w:t>
      </w:r>
    </w:p>
    <w:p w:rsidR="00AC56F7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взаимодействует с кислородом.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(II).</w:t>
      </w:r>
    </w:p>
    <w:p w:rsidR="00AC56F7" w:rsidRPr="000118F5" w:rsidRDefault="00AC56F7" w:rsidP="00BA287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легкоплавкий металл.</w:t>
      </w: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56F7" w:rsidRPr="000118F5" w:rsidRDefault="00AC56F7" w:rsidP="00BA28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4"/>
        <w:gridCol w:w="1064"/>
        <w:gridCol w:w="1065"/>
        <w:gridCol w:w="1065"/>
        <w:gridCol w:w="1065"/>
        <w:gridCol w:w="1066"/>
        <w:gridCol w:w="1066"/>
        <w:gridCol w:w="1066"/>
        <w:gridCol w:w="1050"/>
      </w:tblGrid>
      <w:tr w:rsidR="00AC56F7" w:rsidRPr="000118F5" w:rsidTr="00CC0854"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56F7" w:rsidRPr="000118F5" w:rsidTr="00CC0854"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AC56F7" w:rsidRPr="000118F5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металл серебристо-белого цвета.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обладает способностью намагничиваться.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Атомы железа проявляют окислительные свойства.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1 электрон.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вытесняет медь из растворов ее солей.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соединения со степенью окисления +3.</w:t>
      </w:r>
    </w:p>
    <w:p w:rsidR="00AC56F7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раствором серной кислоты образует сульфат железа (II).</w:t>
      </w:r>
    </w:p>
    <w:p w:rsidR="00AC56F7" w:rsidRPr="000118F5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(III).</w:t>
      </w:r>
    </w:p>
    <w:p w:rsidR="00AC56F7" w:rsidRDefault="00AC56F7" w:rsidP="00BA287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подвергается коррозии.</w:t>
      </w:r>
    </w:p>
    <w:p w:rsidR="00AC56F7" w:rsidRDefault="00AC56F7" w:rsidP="00BA28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Pr="000118F5" w:rsidRDefault="00AC56F7" w:rsidP="00BA28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4"/>
        <w:gridCol w:w="1064"/>
        <w:gridCol w:w="1065"/>
        <w:gridCol w:w="1065"/>
        <w:gridCol w:w="1065"/>
        <w:gridCol w:w="1066"/>
        <w:gridCol w:w="1066"/>
        <w:gridCol w:w="1066"/>
        <w:gridCol w:w="1050"/>
      </w:tblGrid>
      <w:tr w:rsidR="00AC56F7" w:rsidRPr="000118F5" w:rsidTr="00CC0854"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56F7" w:rsidRPr="000118F5" w:rsidTr="00CC0854"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AC56F7" w:rsidRPr="000118F5" w:rsidRDefault="00AC56F7" w:rsidP="00CC0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6F7" w:rsidRPr="000118F5" w:rsidRDefault="00AC56F7" w:rsidP="00BA28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отметки:</w:t>
      </w:r>
    </w:p>
    <w:p w:rsidR="00AC56F7" w:rsidRPr="000118F5" w:rsidRDefault="00AC56F7" w:rsidP="00BA28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56F7" w:rsidRPr="000118F5" w:rsidRDefault="00AC56F7" w:rsidP="00BA287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“5” – 0 ошибок,</w:t>
      </w:r>
    </w:p>
    <w:p w:rsidR="00AC56F7" w:rsidRPr="000118F5" w:rsidRDefault="00AC56F7" w:rsidP="00BA287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“4” – 1-2 ошибки,</w:t>
      </w:r>
    </w:p>
    <w:p w:rsidR="00AC56F7" w:rsidRPr="000118F5" w:rsidRDefault="00AC56F7" w:rsidP="00BA287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“3” – 3-4 ошибки,</w:t>
      </w:r>
    </w:p>
    <w:p w:rsidR="00AC56F7" w:rsidRPr="000118F5" w:rsidRDefault="00AC56F7" w:rsidP="00BA287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“2” – 5 и больше ошибок.</w:t>
      </w:r>
    </w:p>
    <w:p w:rsidR="00AC56F7" w:rsidRPr="00566225" w:rsidRDefault="00AC56F7" w:rsidP="009B555B">
      <w:pPr>
        <w:rPr>
          <w:sz w:val="28"/>
          <w:szCs w:val="28"/>
        </w:rPr>
      </w:pPr>
    </w:p>
    <w:p w:rsidR="00AC56F7" w:rsidRDefault="00AC56F7" w:rsidP="008B09C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56F7" w:rsidRPr="000118F5" w:rsidRDefault="00AC56F7" w:rsidP="008B09CB">
      <w:pPr>
        <w:rPr>
          <w:rFonts w:ascii="Times New Roman" w:hAnsi="Times New Roman" w:cs="Times New Roman"/>
          <w:sz w:val="24"/>
          <w:szCs w:val="24"/>
        </w:rPr>
      </w:pPr>
    </w:p>
    <w:sectPr w:rsidR="00AC56F7" w:rsidRPr="000118F5" w:rsidSect="0057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6F7" w:rsidRDefault="00AC56F7" w:rsidP="009D12F1">
      <w:pPr>
        <w:spacing w:after="0" w:line="240" w:lineRule="auto"/>
      </w:pPr>
      <w:r>
        <w:separator/>
      </w:r>
    </w:p>
  </w:endnote>
  <w:endnote w:type="continuationSeparator" w:id="1">
    <w:p w:rsidR="00AC56F7" w:rsidRDefault="00AC56F7" w:rsidP="009D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6F7" w:rsidRDefault="00AC56F7" w:rsidP="009D12F1">
      <w:pPr>
        <w:spacing w:after="0" w:line="240" w:lineRule="auto"/>
      </w:pPr>
      <w:r>
        <w:separator/>
      </w:r>
    </w:p>
  </w:footnote>
  <w:footnote w:type="continuationSeparator" w:id="1">
    <w:p w:rsidR="00AC56F7" w:rsidRDefault="00AC56F7" w:rsidP="009D1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01D"/>
    <w:multiLevelType w:val="multilevel"/>
    <w:tmpl w:val="7804B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24DC8"/>
    <w:multiLevelType w:val="hybridMultilevel"/>
    <w:tmpl w:val="7E3A1358"/>
    <w:lvl w:ilvl="0" w:tplc="F14461BA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BC0626"/>
    <w:multiLevelType w:val="hybridMultilevel"/>
    <w:tmpl w:val="081A2D4C"/>
    <w:lvl w:ilvl="0" w:tplc="F14461BA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EA29D7"/>
    <w:multiLevelType w:val="multilevel"/>
    <w:tmpl w:val="B3E6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512B121F"/>
    <w:multiLevelType w:val="multilevel"/>
    <w:tmpl w:val="D3F86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D433A"/>
    <w:multiLevelType w:val="hybridMultilevel"/>
    <w:tmpl w:val="A3CEC668"/>
    <w:lvl w:ilvl="0" w:tplc="F14461BA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156A69"/>
    <w:multiLevelType w:val="hybridMultilevel"/>
    <w:tmpl w:val="B7B082BC"/>
    <w:lvl w:ilvl="0" w:tplc="F45AA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A8B"/>
    <w:rsid w:val="000118F5"/>
    <w:rsid w:val="00020EE6"/>
    <w:rsid w:val="000A32C5"/>
    <w:rsid w:val="000E6D61"/>
    <w:rsid w:val="00157227"/>
    <w:rsid w:val="00191346"/>
    <w:rsid w:val="001C5217"/>
    <w:rsid w:val="00216F1C"/>
    <w:rsid w:val="0027243A"/>
    <w:rsid w:val="002C589C"/>
    <w:rsid w:val="0030015B"/>
    <w:rsid w:val="003935CF"/>
    <w:rsid w:val="003E0C76"/>
    <w:rsid w:val="003F242F"/>
    <w:rsid w:val="00425282"/>
    <w:rsid w:val="004337C9"/>
    <w:rsid w:val="00450116"/>
    <w:rsid w:val="00452D4E"/>
    <w:rsid w:val="00464745"/>
    <w:rsid w:val="004726E9"/>
    <w:rsid w:val="00495F07"/>
    <w:rsid w:val="004B15DA"/>
    <w:rsid w:val="004C12D9"/>
    <w:rsid w:val="004C2354"/>
    <w:rsid w:val="0054691C"/>
    <w:rsid w:val="00566225"/>
    <w:rsid w:val="005748C7"/>
    <w:rsid w:val="00631A3B"/>
    <w:rsid w:val="00685352"/>
    <w:rsid w:val="00694C60"/>
    <w:rsid w:val="006A2412"/>
    <w:rsid w:val="006B10FF"/>
    <w:rsid w:val="006F6C5A"/>
    <w:rsid w:val="00732581"/>
    <w:rsid w:val="0078253A"/>
    <w:rsid w:val="0079077F"/>
    <w:rsid w:val="007940CC"/>
    <w:rsid w:val="007A4534"/>
    <w:rsid w:val="007E44A7"/>
    <w:rsid w:val="007F4CBF"/>
    <w:rsid w:val="008438A5"/>
    <w:rsid w:val="00857C7C"/>
    <w:rsid w:val="00881E04"/>
    <w:rsid w:val="008B09CB"/>
    <w:rsid w:val="008B64B6"/>
    <w:rsid w:val="008C53F0"/>
    <w:rsid w:val="00922109"/>
    <w:rsid w:val="009B555B"/>
    <w:rsid w:val="009D12F1"/>
    <w:rsid w:val="009E0B82"/>
    <w:rsid w:val="00A05DE9"/>
    <w:rsid w:val="00A06F83"/>
    <w:rsid w:val="00A15445"/>
    <w:rsid w:val="00A35721"/>
    <w:rsid w:val="00A41077"/>
    <w:rsid w:val="00A75268"/>
    <w:rsid w:val="00AC56F7"/>
    <w:rsid w:val="00AD1E78"/>
    <w:rsid w:val="00B43730"/>
    <w:rsid w:val="00BA2875"/>
    <w:rsid w:val="00C60F92"/>
    <w:rsid w:val="00C66B6B"/>
    <w:rsid w:val="00CA094D"/>
    <w:rsid w:val="00CC0854"/>
    <w:rsid w:val="00D25F42"/>
    <w:rsid w:val="00D44FC8"/>
    <w:rsid w:val="00D521A6"/>
    <w:rsid w:val="00D85456"/>
    <w:rsid w:val="00E050F4"/>
    <w:rsid w:val="00E25853"/>
    <w:rsid w:val="00E52024"/>
    <w:rsid w:val="00E9683E"/>
    <w:rsid w:val="00F621BB"/>
    <w:rsid w:val="00FC1A8B"/>
    <w:rsid w:val="00FC2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C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191346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0C76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09CB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91346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0C76"/>
    <w:rPr>
      <w:rFonts w:ascii="Cambria" w:hAnsi="Cambria" w:cs="Cambria"/>
      <w:b/>
      <w:b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B09CB"/>
    <w:rPr>
      <w:rFonts w:ascii="Cambria" w:hAnsi="Cambria" w:cs="Cambria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rsid w:val="008B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9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B09CB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8B09CB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191346"/>
  </w:style>
  <w:style w:type="character" w:styleId="Hyperlink">
    <w:name w:val="Hyperlink"/>
    <w:basedOn w:val="DefaultParagraphFont"/>
    <w:uiPriority w:val="99"/>
    <w:semiHidden/>
    <w:rsid w:val="001913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12F1"/>
  </w:style>
  <w:style w:type="paragraph" w:styleId="Footer">
    <w:name w:val="footer"/>
    <w:basedOn w:val="Normal"/>
    <w:link w:val="Foot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12F1"/>
  </w:style>
  <w:style w:type="table" w:styleId="TableGrid">
    <w:name w:val="Table Grid"/>
    <w:basedOn w:val="TableNormal"/>
    <w:uiPriority w:val="99"/>
    <w:rsid w:val="003E0C7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Абзац списка"/>
    <w:basedOn w:val="Normal"/>
    <w:uiPriority w:val="99"/>
    <w:rsid w:val="00922109"/>
    <w:pPr>
      <w:spacing w:after="100" w:afterAutospacing="1" w:line="240" w:lineRule="auto"/>
      <w:ind w:left="720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42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20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1</Pages>
  <Words>161</Words>
  <Characters>922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ученик14</cp:lastModifiedBy>
  <cp:revision>19</cp:revision>
  <cp:lastPrinted>2015-11-20T21:10:00Z</cp:lastPrinted>
  <dcterms:created xsi:type="dcterms:W3CDTF">2015-10-12T19:54:00Z</dcterms:created>
  <dcterms:modified xsi:type="dcterms:W3CDTF">2017-03-05T16:21:00Z</dcterms:modified>
</cp:coreProperties>
</file>